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41639EAE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3453DD">
        <w:rPr>
          <w:rFonts w:cs="Arial"/>
          <w:b w:val="0"/>
          <w:bCs/>
          <w:sz w:val="24"/>
        </w:rPr>
        <w:t>23</w:t>
      </w:r>
      <w:r w:rsidR="007A098A">
        <w:rPr>
          <w:rFonts w:cs="Arial"/>
          <w:b w:val="0"/>
          <w:bCs/>
          <w:sz w:val="24"/>
        </w:rPr>
        <w:t>2947</w:t>
      </w:r>
    </w:p>
    <w:p w14:paraId="524591CE" w14:textId="5A1B732F" w:rsidR="00595B52" w:rsidRPr="00DA709D" w:rsidRDefault="008A30B4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FF5FC1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453DD">
        <w:rPr>
          <w:rFonts w:ascii="Arial" w:hAnsi="Arial" w:cs="Arial"/>
          <w:b/>
          <w:bCs/>
        </w:rPr>
        <w:t>AT&amp;T</w:t>
      </w:r>
    </w:p>
    <w:p w14:paraId="21C5915E" w14:textId="5A87B73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453DD" w:rsidRPr="003453DD">
        <w:rPr>
          <w:rFonts w:ascii="Arial" w:hAnsi="Arial" w:cs="Arial"/>
          <w:b/>
          <w:bCs/>
        </w:rPr>
        <w:t>High Power UE (Power Class 2) for LTE FDD Band 14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73F3E5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453DD">
        <w:rPr>
          <w:rFonts w:ascii="Arial" w:hAnsi="Arial"/>
          <w:b/>
        </w:rPr>
        <w:t>10.3.4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1EE3BB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453DD" w:rsidRPr="003453DD">
        <w:rPr>
          <w:sz w:val="24"/>
          <w:szCs w:val="24"/>
        </w:rPr>
        <w:t>High Power UE (Power Class 2) for LTE FDD Band 14</w:t>
      </w:r>
    </w:p>
    <w:p w14:paraId="3C946738" w14:textId="4BA9B41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453DD" w:rsidRPr="003453DD">
        <w:rPr>
          <w:sz w:val="24"/>
          <w:szCs w:val="24"/>
        </w:rPr>
        <w:t>HPUE_LTE_FDD_</w:t>
      </w:r>
      <w:r w:rsidR="003453DD">
        <w:rPr>
          <w:sz w:val="24"/>
          <w:szCs w:val="24"/>
        </w:rPr>
        <w:t>B14</w:t>
      </w:r>
    </w:p>
    <w:p w14:paraId="2448A9DC" w14:textId="296621B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3453DD" w:rsidRPr="003453DD">
        <w:rPr>
          <w:sz w:val="24"/>
          <w:szCs w:val="24"/>
        </w:rPr>
        <w:t>1010054</w:t>
      </w:r>
    </w:p>
    <w:p w14:paraId="12A92096" w14:textId="6E32B78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453DD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09133AB" w:rsidR="00187B47" w:rsidRPr="00DA709D" w:rsidRDefault="003453D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F7006F3" w:rsidR="003453DD" w:rsidRPr="00684CA1" w:rsidRDefault="003453DD" w:rsidP="003453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36.101, 36.307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C884CB" w14:textId="77777777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Core Part:</w:t>
            </w:r>
          </w:p>
          <w:p w14:paraId="219B3C23" w14:textId="168A7F0D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1)</w:t>
            </w:r>
            <w:r>
              <w:rPr>
                <w:bCs/>
                <w:lang w:eastAsia="zh-CN"/>
              </w:rPr>
              <w:t xml:space="preserve"> </w:t>
            </w:r>
            <w:r w:rsidRPr="003453DD">
              <w:rPr>
                <w:bCs/>
                <w:lang w:eastAsia="zh-CN"/>
              </w:rPr>
              <w:t>Specify the band specific RF requirements for power class 2 LTE Band 14 including</w:t>
            </w:r>
            <w:r>
              <w:rPr>
                <w:bCs/>
                <w:lang w:eastAsia="zh-CN"/>
              </w:rPr>
              <w:t>:</w:t>
            </w:r>
          </w:p>
          <w:p w14:paraId="5B5EBCC4" w14:textId="502F53D4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a)</w:t>
            </w:r>
            <w:r>
              <w:rPr>
                <w:bCs/>
                <w:lang w:eastAsia="zh-CN"/>
              </w:rPr>
              <w:t xml:space="preserve"> </w:t>
            </w:r>
            <w:r w:rsidRPr="003453DD">
              <w:rPr>
                <w:bCs/>
                <w:lang w:eastAsia="zh-CN"/>
              </w:rPr>
              <w:t>UE maximum output power tolerance</w:t>
            </w:r>
          </w:p>
          <w:p w14:paraId="5C7C91EE" w14:textId="6B7FDD27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b)</w:t>
            </w:r>
            <w:r>
              <w:rPr>
                <w:bCs/>
                <w:lang w:eastAsia="zh-CN"/>
              </w:rPr>
              <w:t xml:space="preserve"> </w:t>
            </w:r>
            <w:r w:rsidRPr="003453DD">
              <w:rPr>
                <w:bCs/>
                <w:lang w:eastAsia="zh-CN"/>
              </w:rPr>
              <w:t>A-MPR requirements if needed</w:t>
            </w:r>
          </w:p>
          <w:p w14:paraId="31F7326D" w14:textId="5BEE738A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c)</w:t>
            </w:r>
            <w:r>
              <w:rPr>
                <w:bCs/>
                <w:lang w:eastAsia="zh-CN"/>
              </w:rPr>
              <w:t xml:space="preserve"> </w:t>
            </w:r>
            <w:r w:rsidRPr="003453DD">
              <w:rPr>
                <w:bCs/>
                <w:lang w:eastAsia="zh-CN"/>
              </w:rPr>
              <w:t>PC2 sensitivity degradation requirements by leveraging RSD agreements for NR Band n14 at RAN4#109 in R4-2321715.</w:t>
            </w:r>
          </w:p>
          <w:p w14:paraId="735646B4" w14:textId="01CE569F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2)</w:t>
            </w:r>
            <w:r>
              <w:rPr>
                <w:bCs/>
                <w:lang w:eastAsia="zh-CN"/>
              </w:rPr>
              <w:t xml:space="preserve"> F</w:t>
            </w:r>
            <w:r w:rsidRPr="003453DD">
              <w:rPr>
                <w:bCs/>
                <w:lang w:eastAsia="zh-CN"/>
              </w:rPr>
              <w:t>inalize TR 36.770.</w:t>
            </w:r>
          </w:p>
          <w:p w14:paraId="4FE34FB1" w14:textId="77777777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</w:p>
          <w:p w14:paraId="5E750D25" w14:textId="77777777" w:rsidR="003453DD" w:rsidRPr="003453DD" w:rsidRDefault="003453DD" w:rsidP="003453DD">
            <w:pPr>
              <w:pStyle w:val="Index1"/>
              <w:rPr>
                <w:bCs/>
                <w:lang w:eastAsia="zh-CN"/>
              </w:rPr>
            </w:pPr>
            <w:r w:rsidRPr="003453DD">
              <w:rPr>
                <w:bCs/>
                <w:lang w:eastAsia="zh-CN"/>
              </w:rPr>
              <w:t>Performance Part:</w:t>
            </w:r>
          </w:p>
          <w:p w14:paraId="36865823" w14:textId="377A43C7" w:rsidR="006B0CDF" w:rsidRPr="00684CA1" w:rsidRDefault="003453DD" w:rsidP="003453DD">
            <w:pPr>
              <w:pStyle w:val="Index1"/>
              <w:rPr>
                <w:bCs/>
              </w:rPr>
            </w:pPr>
            <w:r w:rsidRPr="003453DD">
              <w:rPr>
                <w:bCs/>
                <w:lang w:eastAsia="zh-CN"/>
              </w:rPr>
              <w:t>1)</w:t>
            </w:r>
            <w:r>
              <w:rPr>
                <w:bCs/>
                <w:lang w:eastAsia="zh-CN"/>
              </w:rPr>
              <w:t xml:space="preserve"> </w:t>
            </w:r>
            <w:r w:rsidRPr="003453DD">
              <w:rPr>
                <w:bCs/>
                <w:lang w:eastAsia="zh-CN"/>
              </w:rPr>
              <w:t xml:space="preserve">Finalize TS 36.307 CR based on endorsed Draft CR in </w:t>
            </w:r>
            <w:r>
              <w:rPr>
                <w:bCs/>
                <w:lang w:eastAsia="zh-CN"/>
              </w:rPr>
              <w:t>R4</w:t>
            </w:r>
            <w:r w:rsidRPr="003453DD">
              <w:rPr>
                <w:bCs/>
                <w:lang w:eastAsia="zh-CN"/>
              </w:rPr>
              <w:t>-2319031.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C6470FB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441A4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D068BAC" w:rsidR="00E72B61" w:rsidRPr="00684CA1" w:rsidRDefault="000441A4" w:rsidP="00B066D2">
            <w:pPr>
              <w:spacing w:after="0"/>
            </w:pPr>
            <w:r>
              <w:rPr>
                <w:lang w:eastAsia="zh-CN"/>
              </w:rPr>
              <w:t xml:space="preserve">LTE Band 14 PC2 support would not be specified </w:t>
            </w:r>
            <w:r w:rsidR="006B0CDF">
              <w:rPr>
                <w:lang w:eastAsia="zh-CN"/>
              </w:rPr>
              <w:t>in Release 18</w:t>
            </w:r>
            <w:r w:rsidR="006B0CDF" w:rsidRPr="002043A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Product development for LTE Band 14 PC2 would be jeopardized since the LTE </w:t>
            </w:r>
            <w:r w:rsidRPr="000441A4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would be delayed when compared to the NR Band n14 PC2 specification.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28237CC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</w:t>
      </w:r>
      <w:r w:rsidR="000441A4">
        <w:rPr>
          <w:lang w:eastAsia="zh-CN"/>
        </w:rPr>
        <w:t>completion</w:t>
      </w:r>
      <w:r>
        <w:rPr>
          <w:lang w:eastAsia="zh-CN"/>
        </w:rPr>
        <w:t xml:space="preserve"> date of </w:t>
      </w:r>
      <w:r w:rsidR="000441A4" w:rsidRPr="000441A4">
        <w:rPr>
          <w:lang w:eastAsia="zh-CN"/>
        </w:rPr>
        <w:t>HPUE_LTE_FDD_B14</w:t>
      </w:r>
      <w:r w:rsidR="000441A4">
        <w:rPr>
          <w:lang w:eastAsia="zh-CN"/>
        </w:rPr>
        <w:t xml:space="preserve">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DCBAB" w14:textId="77777777" w:rsidR="00242754" w:rsidRDefault="00242754">
      <w:r>
        <w:separator/>
      </w:r>
    </w:p>
  </w:endnote>
  <w:endnote w:type="continuationSeparator" w:id="0">
    <w:p w14:paraId="4C4F6CA8" w14:textId="77777777" w:rsidR="00242754" w:rsidRDefault="0024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68A8" w14:textId="77777777" w:rsidR="00242754" w:rsidRDefault="00242754">
      <w:r>
        <w:separator/>
      </w:r>
    </w:p>
  </w:footnote>
  <w:footnote w:type="continuationSeparator" w:id="0">
    <w:p w14:paraId="325B32C2" w14:textId="77777777" w:rsidR="00242754" w:rsidRDefault="00242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05360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08034">
    <w:abstractNumId w:val="3"/>
  </w:num>
  <w:num w:numId="3" w16cid:durableId="182666884">
    <w:abstractNumId w:val="2"/>
  </w:num>
  <w:num w:numId="4" w16cid:durableId="850604933">
    <w:abstractNumId w:val="1"/>
  </w:num>
  <w:num w:numId="5" w16cid:durableId="1600680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441A4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2754"/>
    <w:rsid w:val="0025646D"/>
    <w:rsid w:val="002676EC"/>
    <w:rsid w:val="002C5575"/>
    <w:rsid w:val="002E7A9E"/>
    <w:rsid w:val="003205AD"/>
    <w:rsid w:val="003225E2"/>
    <w:rsid w:val="00335FB2"/>
    <w:rsid w:val="00344158"/>
    <w:rsid w:val="003453DD"/>
    <w:rsid w:val="00363594"/>
    <w:rsid w:val="0037367F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A098A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BORSATO, RONALD</cp:lastModifiedBy>
  <cp:revision>4</cp:revision>
  <cp:lastPrinted>2009-10-12T14:10:00Z</cp:lastPrinted>
  <dcterms:created xsi:type="dcterms:W3CDTF">2023-11-28T13:17:00Z</dcterms:created>
  <dcterms:modified xsi:type="dcterms:W3CDTF">2023-11-28T13:52:00Z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